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7AA2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RYCHARD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14:paraId="27B37C49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 Cutler.</w:t>
      </w:r>
    </w:p>
    <w:p w14:paraId="2BB3B17F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AD18B9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9A44E7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1468</w:t>
      </w:r>
      <w:r>
        <w:rPr>
          <w:rFonts w:ascii="Times New Roman" w:hAnsi="Times New Roman" w:cs="Times New Roman"/>
          <w:sz w:val="24"/>
          <w:szCs w:val="24"/>
        </w:rPr>
        <w:tab/>
        <w:t xml:space="preserve">He took on an apprentice,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Taillour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75227A3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3322F">
        <w:rPr>
          <w:rFonts w:ascii="Times New Roman" w:hAnsi="Times New Roman" w:cs="Times New Roman"/>
          <w:sz w:val="24"/>
          <w:szCs w:val="24"/>
        </w:rPr>
        <w:t>(London Apprenticeship Abstracts 1442-1850)</w:t>
      </w:r>
    </w:p>
    <w:p w14:paraId="05C76A44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446235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786B3D" w14:textId="77777777" w:rsidR="00E61916" w:rsidRDefault="00E61916" w:rsidP="00E6191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April 2022</w:t>
      </w:r>
    </w:p>
    <w:p w14:paraId="3A5FA8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1E17B" w14:textId="77777777" w:rsidR="00E61916" w:rsidRDefault="00E61916" w:rsidP="009139A6">
      <w:r>
        <w:separator/>
      </w:r>
    </w:p>
  </w:endnote>
  <w:endnote w:type="continuationSeparator" w:id="0">
    <w:p w14:paraId="60B057F1" w14:textId="77777777" w:rsidR="00E61916" w:rsidRDefault="00E6191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AC2C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14F6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906B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DCC5E" w14:textId="77777777" w:rsidR="00E61916" w:rsidRDefault="00E61916" w:rsidP="009139A6">
      <w:r>
        <w:separator/>
      </w:r>
    </w:p>
  </w:footnote>
  <w:footnote w:type="continuationSeparator" w:id="0">
    <w:p w14:paraId="6A314775" w14:textId="77777777" w:rsidR="00E61916" w:rsidRDefault="00E6191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5141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D9DA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78FA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916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6191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03FEF"/>
  <w15:chartTrackingRefBased/>
  <w15:docId w15:val="{C2C1F52D-6A9F-4867-9378-D2305A2A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24</Words>
  <Characters>143</Characters>
  <Application>Microsoft Office Word</Application>
  <DocSecurity>0</DocSecurity>
  <Lines>1</Lines>
  <Paragraphs>1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2022-04-28T19:25:00Z</dcterms:created>
  <dcterms:modified xsi:type="dcterms:W3CDTF">2022-04-28T19:26:00Z</dcterms:modified>
</cp:coreProperties>
</file>